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3DD" w:rsidRPr="00943A15" w:rsidRDefault="002373DD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</w:rPr>
      </w:pPr>
    </w:p>
    <w:p w:rsidR="002373DD" w:rsidRDefault="002373DD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Описание: 3зуб" style="position:absolute;left:0;text-align:left;margin-left:217.35pt;margin-top:-30.05pt;width:36.6pt;height:50.4pt;z-index:251658240;visibility:visible" o:allowincell="f">
            <v:imagedata r:id="rId7" o:title=""/>
          </v:shape>
        </w:pict>
      </w:r>
    </w:p>
    <w:p w:rsidR="002373DD" w:rsidRDefault="002373DD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2373DD" w:rsidRPr="00FD29CA" w:rsidRDefault="002373DD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2373DD" w:rsidRPr="00FD29CA" w:rsidRDefault="002373DD" w:rsidP="00A209AF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lang w:val="uk-UA"/>
        </w:rPr>
      </w:pPr>
      <w:r w:rsidRPr="00FD29CA">
        <w:rPr>
          <w:rStyle w:val="s1"/>
          <w:b/>
          <w:bCs/>
          <w:color w:val="000000"/>
          <w:lang w:val="uk-UA"/>
        </w:rPr>
        <w:t>ПОЛТАВСЬКОЇ ОБЛАСТІ</w:t>
      </w:r>
    </w:p>
    <w:p w:rsidR="002373DD" w:rsidRPr="00042312" w:rsidRDefault="002373DD" w:rsidP="00C4142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042312">
        <w:rPr>
          <w:rStyle w:val="s1"/>
          <w:b/>
          <w:bCs/>
          <w:color w:val="000000"/>
          <w:sz w:val="28"/>
          <w:szCs w:val="28"/>
          <w:lang w:val="uk-UA"/>
        </w:rPr>
        <w:t xml:space="preserve">(сорок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шоста </w:t>
      </w:r>
      <w:r w:rsidRPr="00042312">
        <w:rPr>
          <w:rStyle w:val="s1"/>
          <w:b/>
          <w:bCs/>
          <w:color w:val="000000"/>
          <w:sz w:val="28"/>
          <w:szCs w:val="28"/>
          <w:lang w:val="uk-UA"/>
        </w:rPr>
        <w:t xml:space="preserve"> сесія сьомого скликання)</w:t>
      </w:r>
    </w:p>
    <w:p w:rsidR="002373DD" w:rsidRPr="00042312" w:rsidRDefault="002373DD" w:rsidP="0098590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2373DD" w:rsidRPr="00042312" w:rsidRDefault="002373DD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042312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2373DD" w:rsidRPr="00042312" w:rsidRDefault="002373DD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2373DD" w:rsidRPr="00042312" w:rsidRDefault="002373DD" w:rsidP="00C41429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042312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5</w:t>
      </w:r>
      <w:r w:rsidRPr="0004231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серпня</w:t>
      </w:r>
      <w:r w:rsidRPr="00042312">
        <w:rPr>
          <w:color w:val="000000"/>
          <w:sz w:val="28"/>
          <w:szCs w:val="28"/>
          <w:lang w:val="uk-UA"/>
        </w:rPr>
        <w:t xml:space="preserve">  2019 року</w:t>
      </w:r>
    </w:p>
    <w:p w:rsidR="002373DD" w:rsidRPr="00042312" w:rsidRDefault="002373DD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2373DD" w:rsidRPr="00042312" w:rsidRDefault="002373DD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042312">
        <w:rPr>
          <w:rStyle w:val="s1"/>
          <w:b/>
          <w:bCs/>
          <w:color w:val="000000"/>
          <w:sz w:val="28"/>
          <w:szCs w:val="28"/>
          <w:lang w:val="uk-UA"/>
        </w:rPr>
        <w:t>Про надання дозволу на розробку проекту</w:t>
      </w:r>
    </w:p>
    <w:p w:rsidR="002373DD" w:rsidRPr="00042312" w:rsidRDefault="002373DD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042312">
        <w:rPr>
          <w:rStyle w:val="s1"/>
          <w:b/>
          <w:bCs/>
          <w:color w:val="000000"/>
          <w:sz w:val="28"/>
          <w:szCs w:val="28"/>
          <w:lang w:val="uk-UA"/>
        </w:rPr>
        <w:t>землеустрою щодо відведення земельної ділянки</w:t>
      </w:r>
    </w:p>
    <w:p w:rsidR="002373DD" w:rsidRPr="00042312" w:rsidRDefault="002373DD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2373DD" w:rsidRPr="00042312" w:rsidRDefault="002373DD" w:rsidP="00A209AF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042312">
        <w:rPr>
          <w:color w:val="000000"/>
          <w:sz w:val="28"/>
          <w:szCs w:val="28"/>
          <w:lang w:val="uk-UA"/>
        </w:rPr>
        <w:t>Розглянувши матеріали нормативно-технічної документації з питань здійснення землеустрою та керуючись статтями 12, 20, 38-39, 81, 90-91, 118, 121, 123-126, 186 Земельного кодексу України, статтею 26 Закону України «Про місцеве самоврядування в Україні», статтями 25, 48, 50 Закону України «Про землеустрій»,</w:t>
      </w:r>
    </w:p>
    <w:p w:rsidR="002373DD" w:rsidRDefault="002373DD" w:rsidP="00AE5573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042312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2373DD" w:rsidRDefault="002373DD" w:rsidP="00AE5573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2373DD" w:rsidRDefault="002373DD" w:rsidP="00DD442A">
      <w:pPr>
        <w:pStyle w:val="p2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Pr="007317CF">
        <w:rPr>
          <w:color w:val="000000"/>
          <w:sz w:val="28"/>
          <w:szCs w:val="28"/>
          <w:lang w:val="uk-UA"/>
        </w:rPr>
        <w:t xml:space="preserve">Надати дозвіл </w:t>
      </w:r>
      <w:r w:rsidRPr="007317CF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ці</w:t>
      </w:r>
      <w:r w:rsidRPr="007317CF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Кривошей Людмилі Олексіївні</w:t>
      </w:r>
      <w:r w:rsidRPr="007317CF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317CF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7317CF">
        <w:rPr>
          <w:sz w:val="28"/>
          <w:szCs w:val="28"/>
          <w:lang w:val="uk-UA"/>
        </w:rPr>
        <w:t>землі житлової та громадської забудови</w:t>
      </w:r>
      <w:r w:rsidRPr="007317CF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1-й провулок  Грушевського</w:t>
      </w:r>
      <w:r w:rsidRPr="007317CF">
        <w:rPr>
          <w:color w:val="000000"/>
          <w:sz w:val="28"/>
          <w:szCs w:val="28"/>
          <w:lang w:val="uk-UA"/>
        </w:rPr>
        <w:t xml:space="preserve">, орієнтовною площею </w:t>
      </w:r>
      <w:smartTag w:uri="urn:schemas-microsoft-com:office:smarttags" w:element="metricconverter">
        <w:smartTagPr>
          <w:attr w:name="ProductID" w:val="0,0040 га"/>
        </w:smartTagPr>
        <w:r w:rsidRPr="007317CF">
          <w:rPr>
            <w:color w:val="000000"/>
            <w:sz w:val="28"/>
            <w:szCs w:val="28"/>
            <w:lang w:val="uk-UA"/>
          </w:rPr>
          <w:t>0,004</w:t>
        </w:r>
        <w:r>
          <w:rPr>
            <w:color w:val="000000"/>
            <w:sz w:val="28"/>
            <w:szCs w:val="28"/>
            <w:lang w:val="uk-UA"/>
          </w:rPr>
          <w:t>0</w:t>
        </w:r>
        <w:r w:rsidRPr="007317CF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7317CF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 w:rsidRPr="007317CF">
        <w:rPr>
          <w:sz w:val="28"/>
          <w:szCs w:val="28"/>
          <w:lang w:val="uk-UA"/>
        </w:rPr>
        <w:t xml:space="preserve"> будівництва індивідуального гаража</w:t>
      </w:r>
      <w:r w:rsidRPr="007317CF">
        <w:rPr>
          <w:color w:val="000000"/>
          <w:sz w:val="28"/>
          <w:szCs w:val="28"/>
          <w:lang w:val="uk-UA"/>
        </w:rPr>
        <w:t>.</w:t>
      </w:r>
    </w:p>
    <w:p w:rsidR="002373DD" w:rsidRDefault="002373DD" w:rsidP="00DD442A">
      <w:pPr>
        <w:pStyle w:val="p2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Pr="007317CF">
        <w:rPr>
          <w:color w:val="000000"/>
          <w:sz w:val="28"/>
          <w:szCs w:val="28"/>
          <w:lang w:val="uk-UA"/>
        </w:rPr>
        <w:t xml:space="preserve">Надати дозвіл </w:t>
      </w:r>
      <w:r w:rsidRPr="007317CF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ці Дризі Галині Олександрівні</w:t>
      </w:r>
      <w:r w:rsidRPr="007317CF"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7317CF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7317CF">
        <w:rPr>
          <w:sz w:val="28"/>
          <w:szCs w:val="28"/>
          <w:lang w:val="uk-UA"/>
        </w:rPr>
        <w:t>землі житлової та громадської забудови</w:t>
      </w:r>
      <w:r w:rsidRPr="007317CF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1-й про</w:t>
      </w:r>
      <w:r w:rsidRPr="007317CF">
        <w:rPr>
          <w:color w:val="000000"/>
          <w:sz w:val="28"/>
          <w:szCs w:val="28"/>
          <w:lang w:val="uk-UA"/>
        </w:rPr>
        <w:t>вул</w:t>
      </w:r>
      <w:r>
        <w:rPr>
          <w:color w:val="000000"/>
          <w:sz w:val="28"/>
          <w:szCs w:val="28"/>
          <w:lang w:val="uk-UA"/>
        </w:rPr>
        <w:t>ок Грушевського</w:t>
      </w:r>
      <w:r w:rsidRPr="007317CF">
        <w:rPr>
          <w:color w:val="000000"/>
          <w:sz w:val="28"/>
          <w:szCs w:val="28"/>
          <w:lang w:val="uk-UA"/>
        </w:rPr>
        <w:t xml:space="preserve">, орієнтовною площею </w:t>
      </w:r>
      <w:smartTag w:uri="urn:schemas-microsoft-com:office:smarttags" w:element="metricconverter">
        <w:smartTagPr>
          <w:attr w:name="ProductID" w:val="0,0040 га"/>
        </w:smartTagPr>
        <w:r w:rsidRPr="007317CF">
          <w:rPr>
            <w:color w:val="000000"/>
            <w:sz w:val="28"/>
            <w:szCs w:val="28"/>
            <w:lang w:val="uk-UA"/>
          </w:rPr>
          <w:t>0,004</w:t>
        </w:r>
        <w:r>
          <w:rPr>
            <w:color w:val="000000"/>
            <w:sz w:val="28"/>
            <w:szCs w:val="28"/>
            <w:lang w:val="uk-UA"/>
          </w:rPr>
          <w:t>0</w:t>
        </w:r>
        <w:r w:rsidRPr="007317CF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7317CF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 w:rsidRPr="007317CF">
        <w:rPr>
          <w:sz w:val="28"/>
          <w:szCs w:val="28"/>
          <w:lang w:val="uk-UA"/>
        </w:rPr>
        <w:t xml:space="preserve"> будівництва індивідуального гаража</w:t>
      </w:r>
      <w:r w:rsidRPr="007317CF">
        <w:rPr>
          <w:color w:val="000000"/>
          <w:sz w:val="28"/>
          <w:szCs w:val="28"/>
          <w:lang w:val="uk-UA"/>
        </w:rPr>
        <w:t>.</w:t>
      </w:r>
    </w:p>
    <w:p w:rsidR="002373DD" w:rsidRDefault="002373DD" w:rsidP="00DD442A">
      <w:pPr>
        <w:pStyle w:val="p2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24665A">
        <w:rPr>
          <w:color w:val="000000"/>
          <w:sz w:val="28"/>
          <w:szCs w:val="28"/>
          <w:lang w:val="uk-UA"/>
        </w:rPr>
        <w:t xml:space="preserve"> </w:t>
      </w:r>
      <w:r w:rsidRPr="007317CF">
        <w:rPr>
          <w:color w:val="000000"/>
          <w:sz w:val="28"/>
          <w:szCs w:val="28"/>
          <w:lang w:val="uk-UA"/>
        </w:rPr>
        <w:t xml:space="preserve">Надати дозвіл </w:t>
      </w:r>
      <w:r w:rsidRPr="007317CF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 xml:space="preserve">ину Марченку Олександру Миралікберовичу </w:t>
      </w:r>
      <w:r w:rsidRPr="00182F0F">
        <w:rPr>
          <w:bCs/>
          <w:color w:val="000000"/>
          <w:sz w:val="28"/>
          <w:szCs w:val="28"/>
          <w:lang w:val="uk-UA"/>
        </w:rPr>
        <w:t>(учаснику АТО)</w:t>
      </w:r>
      <w:r w:rsidRPr="007317CF"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7317CF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7317CF">
        <w:rPr>
          <w:sz w:val="28"/>
          <w:szCs w:val="28"/>
          <w:lang w:val="uk-UA"/>
        </w:rPr>
        <w:t>землі житлової та громадської забудови</w:t>
      </w:r>
      <w:r w:rsidRPr="007317CF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вул. Братів Шеметів, 15,</w:t>
      </w:r>
      <w:r w:rsidRPr="007317CF">
        <w:rPr>
          <w:color w:val="000000"/>
          <w:sz w:val="28"/>
          <w:szCs w:val="28"/>
          <w:lang w:val="uk-UA"/>
        </w:rPr>
        <w:t xml:space="preserve"> орієнтовною </w:t>
      </w:r>
      <w:r>
        <w:rPr>
          <w:color w:val="000000"/>
          <w:sz w:val="28"/>
          <w:szCs w:val="28"/>
          <w:lang w:val="uk-UA"/>
        </w:rPr>
        <w:t xml:space="preserve"> </w:t>
      </w:r>
      <w:r w:rsidRPr="007317CF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750 га"/>
        </w:smartTagPr>
        <w:r w:rsidRPr="007317CF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750</w:t>
        </w:r>
        <w:r w:rsidRPr="007317CF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7317CF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 w:rsidRPr="007317CF">
        <w:rPr>
          <w:sz w:val="28"/>
          <w:szCs w:val="28"/>
          <w:lang w:val="uk-UA"/>
        </w:rPr>
        <w:t xml:space="preserve"> будівництва </w:t>
      </w:r>
      <w:r>
        <w:rPr>
          <w:sz w:val="28"/>
          <w:szCs w:val="28"/>
          <w:lang w:val="uk-UA"/>
        </w:rPr>
        <w:t>і обслуговування житлового будинку, господарських будівель і споруд</w:t>
      </w:r>
      <w:r w:rsidRPr="007317CF">
        <w:rPr>
          <w:color w:val="000000"/>
          <w:sz w:val="28"/>
          <w:szCs w:val="28"/>
          <w:lang w:val="uk-UA"/>
        </w:rPr>
        <w:t>.</w:t>
      </w:r>
    </w:p>
    <w:p w:rsidR="002373DD" w:rsidRDefault="002373DD" w:rsidP="00053BB3">
      <w:pPr>
        <w:pStyle w:val="p8"/>
        <w:shd w:val="clear" w:color="auto" w:fill="FFFFFF"/>
        <w:tabs>
          <w:tab w:val="left" w:pos="0"/>
        </w:tabs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4</w:t>
      </w:r>
      <w:r w:rsidRPr="008876B6">
        <w:rPr>
          <w:sz w:val="28"/>
          <w:szCs w:val="28"/>
          <w:lang w:val="uk-UA"/>
        </w:rPr>
        <w:t xml:space="preserve">. </w:t>
      </w:r>
      <w:r w:rsidRPr="007317CF">
        <w:rPr>
          <w:color w:val="000000"/>
          <w:sz w:val="28"/>
          <w:szCs w:val="28"/>
          <w:lang w:val="uk-UA"/>
        </w:rPr>
        <w:t xml:space="preserve">Надати дозвіл </w:t>
      </w:r>
      <w:r>
        <w:rPr>
          <w:color w:val="000000"/>
          <w:sz w:val="28"/>
          <w:szCs w:val="28"/>
          <w:lang w:val="uk-UA"/>
        </w:rPr>
        <w:t xml:space="preserve"> </w:t>
      </w:r>
      <w:r w:rsidRPr="007317CF">
        <w:rPr>
          <w:b/>
          <w:bCs/>
          <w:color w:val="000000"/>
          <w:sz w:val="28"/>
          <w:szCs w:val="28"/>
          <w:lang w:val="uk-UA"/>
        </w:rPr>
        <w:t>громадян</w:t>
      </w:r>
      <w:r>
        <w:rPr>
          <w:b/>
          <w:bCs/>
          <w:color w:val="000000"/>
          <w:sz w:val="28"/>
          <w:szCs w:val="28"/>
          <w:lang w:val="uk-UA"/>
        </w:rPr>
        <w:t>ці Сахно  Олені Владиславівні</w:t>
      </w:r>
      <w:r w:rsidRPr="007317CF"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7317CF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7317CF">
        <w:rPr>
          <w:sz w:val="28"/>
          <w:szCs w:val="28"/>
          <w:lang w:val="uk-UA"/>
        </w:rPr>
        <w:t>землі житлової та громадської забудови</w:t>
      </w:r>
      <w:r w:rsidRPr="007317CF">
        <w:rPr>
          <w:color w:val="000000"/>
          <w:sz w:val="28"/>
          <w:szCs w:val="28"/>
          <w:lang w:val="uk-UA"/>
        </w:rPr>
        <w:t xml:space="preserve">) за адресою: м. Лубни, </w:t>
      </w:r>
      <w:r>
        <w:rPr>
          <w:color w:val="000000"/>
          <w:sz w:val="28"/>
          <w:szCs w:val="28"/>
          <w:lang w:val="uk-UA"/>
        </w:rPr>
        <w:t>вул. Академіка Ромоданова, 3,</w:t>
      </w:r>
      <w:r w:rsidRPr="007317CF">
        <w:rPr>
          <w:color w:val="000000"/>
          <w:sz w:val="28"/>
          <w:szCs w:val="28"/>
          <w:lang w:val="uk-UA"/>
        </w:rPr>
        <w:t xml:space="preserve"> орієнтовною </w:t>
      </w:r>
      <w:r>
        <w:rPr>
          <w:color w:val="000000"/>
          <w:sz w:val="28"/>
          <w:szCs w:val="28"/>
          <w:lang w:val="uk-UA"/>
        </w:rPr>
        <w:t xml:space="preserve"> </w:t>
      </w:r>
      <w:r w:rsidRPr="007317CF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000 га"/>
        </w:smartTagPr>
        <w:r w:rsidRPr="007317CF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1000</w:t>
        </w:r>
        <w:r w:rsidRPr="007317CF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7317CF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 w:rsidRPr="007317CF">
        <w:rPr>
          <w:sz w:val="28"/>
          <w:szCs w:val="28"/>
          <w:lang w:val="uk-UA"/>
        </w:rPr>
        <w:t xml:space="preserve"> будівництва </w:t>
      </w:r>
      <w:r>
        <w:rPr>
          <w:sz w:val="28"/>
          <w:szCs w:val="28"/>
          <w:lang w:val="uk-UA"/>
        </w:rPr>
        <w:t>і обслуговування житлового будинку, господарських будівель і споруд.</w:t>
      </w:r>
    </w:p>
    <w:p w:rsidR="002373DD" w:rsidRDefault="002373DD" w:rsidP="0089472D">
      <w:pPr>
        <w:pStyle w:val="p8"/>
        <w:shd w:val="clear" w:color="auto" w:fill="FFFFFF"/>
        <w:tabs>
          <w:tab w:val="left" w:pos="0"/>
        </w:tabs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</w:t>
      </w:r>
      <w:r>
        <w:rPr>
          <w:color w:val="000000"/>
          <w:sz w:val="28"/>
          <w:szCs w:val="28"/>
          <w:lang w:val="uk-UA"/>
        </w:rPr>
        <w:t xml:space="preserve">. </w:t>
      </w: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громадянину Недолужку Григорію Івановичу</w:t>
      </w:r>
      <w:r w:rsidRPr="0065306B">
        <w:rPr>
          <w:color w:val="000000"/>
          <w:sz w:val="28"/>
          <w:szCs w:val="28"/>
          <w:lang w:val="uk-UA"/>
        </w:rPr>
        <w:t xml:space="preserve">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щодо відведення земельної ділянки </w:t>
      </w:r>
      <w:r>
        <w:rPr>
          <w:sz w:val="28"/>
          <w:szCs w:val="28"/>
          <w:lang w:val="uk-UA"/>
        </w:rPr>
        <w:t xml:space="preserve">шляхом зміни цільового призначення землі за адресою: м. Лубни, вул. П.Осипенко, 114, </w:t>
      </w:r>
      <w:r w:rsidRPr="004032C5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2066 га"/>
        </w:smartTagPr>
        <w:r>
          <w:rPr>
            <w:color w:val="000000"/>
            <w:sz w:val="28"/>
            <w:szCs w:val="28"/>
            <w:lang w:val="uk-UA"/>
          </w:rPr>
          <w:t>0,2066</w:t>
        </w:r>
        <w:r w:rsidRPr="004032C5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4032C5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1</w:t>
      </w:r>
      <w:r w:rsidRPr="004032C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97</w:t>
      </w:r>
      <w:r w:rsidRPr="004032C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021</w:t>
      </w:r>
      <w:r w:rsidRPr="004032C5">
        <w:rPr>
          <w:color w:val="000000"/>
          <w:sz w:val="28"/>
          <w:szCs w:val="28"/>
          <w:lang w:val="uk-UA"/>
        </w:rPr>
        <w:t xml:space="preserve">,  яка перебуває  у </w:t>
      </w:r>
      <w:r>
        <w:rPr>
          <w:color w:val="000000"/>
          <w:sz w:val="28"/>
          <w:szCs w:val="28"/>
          <w:lang w:val="uk-UA"/>
        </w:rPr>
        <w:t>його в користуванні на умовах оренди</w:t>
      </w:r>
      <w:r w:rsidRPr="004032C5">
        <w:rPr>
          <w:color w:val="000000"/>
          <w:sz w:val="28"/>
          <w:szCs w:val="28"/>
          <w:lang w:val="uk-UA"/>
        </w:rPr>
        <w:t xml:space="preserve">, змінивши цільове призначення земельної ділянки із земель – для будівництва та обслуговування  будівель </w:t>
      </w:r>
      <w:r>
        <w:rPr>
          <w:color w:val="000000"/>
          <w:sz w:val="28"/>
          <w:szCs w:val="28"/>
          <w:lang w:val="uk-UA"/>
        </w:rPr>
        <w:t xml:space="preserve"> торгівлі </w:t>
      </w:r>
      <w:r w:rsidRPr="004032C5">
        <w:rPr>
          <w:color w:val="000000"/>
          <w:sz w:val="28"/>
          <w:szCs w:val="28"/>
          <w:lang w:val="uk-UA"/>
        </w:rPr>
        <w:t xml:space="preserve"> на землі для </w:t>
      </w:r>
      <w:r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</w:t>
      </w:r>
      <w:r w:rsidRPr="004032C5">
        <w:rPr>
          <w:color w:val="000000"/>
          <w:sz w:val="28"/>
          <w:szCs w:val="28"/>
          <w:lang w:val="uk-UA"/>
        </w:rPr>
        <w:t>.</w:t>
      </w:r>
    </w:p>
    <w:p w:rsidR="002373DD" w:rsidRDefault="002373DD" w:rsidP="00DD442A">
      <w:pPr>
        <w:pStyle w:val="p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 </w:t>
      </w: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громадянці  Клименко Людмилі Василівні</w:t>
      </w:r>
      <w:r w:rsidRPr="0065306B">
        <w:rPr>
          <w:color w:val="000000"/>
          <w:sz w:val="28"/>
          <w:szCs w:val="28"/>
          <w:lang w:val="uk-UA"/>
        </w:rPr>
        <w:t xml:space="preserve">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щодо відведення земельної ділянки </w:t>
      </w:r>
      <w:r>
        <w:rPr>
          <w:sz w:val="28"/>
          <w:szCs w:val="28"/>
          <w:lang w:val="uk-UA"/>
        </w:rPr>
        <w:t xml:space="preserve">шляхом зміни цільового призначення землі за адресою: м. Лубни, вул. Київська, 11-з, </w:t>
      </w:r>
      <w:r w:rsidRPr="004032C5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1403 га"/>
        </w:smartTagPr>
        <w:r>
          <w:rPr>
            <w:color w:val="000000"/>
            <w:sz w:val="28"/>
            <w:szCs w:val="28"/>
            <w:lang w:val="uk-UA"/>
          </w:rPr>
          <w:t>0,1403</w:t>
        </w:r>
        <w:r w:rsidRPr="004032C5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4032C5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1</w:t>
      </w:r>
      <w:r w:rsidRPr="004032C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15</w:t>
      </w:r>
      <w:r w:rsidRPr="004032C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 xml:space="preserve">030, </w:t>
      </w:r>
      <w:r w:rsidRPr="004032C5">
        <w:rPr>
          <w:color w:val="000000"/>
          <w:sz w:val="28"/>
          <w:szCs w:val="28"/>
          <w:lang w:val="uk-UA"/>
        </w:rPr>
        <w:t xml:space="preserve">яка перебуває  у </w:t>
      </w:r>
      <w:r>
        <w:rPr>
          <w:color w:val="000000"/>
          <w:sz w:val="28"/>
          <w:szCs w:val="28"/>
          <w:lang w:val="uk-UA"/>
        </w:rPr>
        <w:t>її користуванні на умовах оренди</w:t>
      </w:r>
      <w:r w:rsidRPr="004032C5">
        <w:rPr>
          <w:color w:val="000000"/>
          <w:sz w:val="28"/>
          <w:szCs w:val="28"/>
          <w:lang w:val="uk-UA"/>
        </w:rPr>
        <w:t xml:space="preserve">, змінивши цільове призначення земельної ділянки із земель – для будівництва та обслуговування  будівель </w:t>
      </w:r>
      <w:r>
        <w:rPr>
          <w:color w:val="000000"/>
          <w:sz w:val="28"/>
          <w:szCs w:val="28"/>
          <w:lang w:val="uk-UA"/>
        </w:rPr>
        <w:t xml:space="preserve"> торгівлі </w:t>
      </w:r>
      <w:r w:rsidRPr="004032C5">
        <w:rPr>
          <w:color w:val="000000"/>
          <w:sz w:val="28"/>
          <w:szCs w:val="28"/>
          <w:lang w:val="uk-UA"/>
        </w:rPr>
        <w:t xml:space="preserve"> на землі для </w:t>
      </w:r>
      <w:r>
        <w:rPr>
          <w:color w:val="000000"/>
          <w:sz w:val="28"/>
          <w:szCs w:val="28"/>
          <w:lang w:val="uk-UA"/>
        </w:rPr>
        <w:t>розміщення та експлуатації  основних, підсобних та допоміжних будівель та споруд підприємств переробної, машинобудівної та іншої промисловості</w:t>
      </w:r>
      <w:r w:rsidRPr="004032C5">
        <w:rPr>
          <w:color w:val="000000"/>
          <w:sz w:val="28"/>
          <w:szCs w:val="28"/>
          <w:lang w:val="uk-UA"/>
        </w:rPr>
        <w:t>.</w:t>
      </w:r>
    </w:p>
    <w:p w:rsidR="002373DD" w:rsidRPr="00397300" w:rsidRDefault="002373DD" w:rsidP="00DD442A">
      <w:pPr>
        <w:pStyle w:val="p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7.</w:t>
      </w:r>
      <w:r w:rsidRPr="00397300">
        <w:rPr>
          <w:color w:val="000000"/>
          <w:sz w:val="28"/>
          <w:szCs w:val="28"/>
          <w:lang w:val="uk-UA"/>
        </w:rPr>
        <w:t xml:space="preserve"> </w:t>
      </w: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Управлінню  з питань  комунального майна та земельних відносин</w:t>
      </w:r>
      <w:r w:rsidRPr="0065306B">
        <w:rPr>
          <w:color w:val="000000"/>
          <w:sz w:val="28"/>
          <w:szCs w:val="28"/>
          <w:lang w:val="uk-UA"/>
        </w:rPr>
        <w:t xml:space="preserve">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 щодо відведення земельної 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ділянки</w:t>
      </w:r>
      <w:r>
        <w:rPr>
          <w:sz w:val="28"/>
          <w:szCs w:val="28"/>
          <w:lang w:val="uk-UA"/>
        </w:rPr>
        <w:t xml:space="preserve"> за рахунок земель запасу міської ради (категорія земель житлової та  громадської  забудови) за адресою: м. Лубни, вул. Індустріальна,  орієнтовною  площею </w:t>
      </w:r>
      <w:smartTag w:uri="urn:schemas-microsoft-com:office:smarttags" w:element="metricconverter">
        <w:smartTagPr>
          <w:attr w:name="ProductID" w:val="0,0800 га"/>
        </w:smartTagPr>
        <w:r>
          <w:rPr>
            <w:sz w:val="28"/>
            <w:szCs w:val="28"/>
            <w:lang w:val="uk-UA"/>
          </w:rPr>
          <w:t>0,0800 га</w:t>
        </w:r>
      </w:smartTag>
      <w:r>
        <w:rPr>
          <w:sz w:val="28"/>
          <w:szCs w:val="28"/>
          <w:lang w:val="uk-UA"/>
        </w:rPr>
        <w:t>, за цільовим призначенням – для</w:t>
      </w:r>
      <w:r w:rsidRPr="00397300">
        <w:rPr>
          <w:color w:val="000000"/>
          <w:sz w:val="28"/>
          <w:szCs w:val="28"/>
          <w:lang w:val="uk-UA"/>
        </w:rPr>
        <w:t xml:space="preserve"> </w:t>
      </w:r>
      <w:r w:rsidRPr="004032C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розміщення та експлуатації  основних, підсобних та допоміжних будівель та споруд підприємств переробної, машинобудівної та іншої промисловості  н</w:t>
      </w:r>
      <w:r>
        <w:rPr>
          <w:sz w:val="28"/>
          <w:szCs w:val="28"/>
          <w:lang w:val="uk-UA"/>
        </w:rPr>
        <w:t xml:space="preserve">а користь </w:t>
      </w:r>
      <w:r w:rsidRPr="00D77C40">
        <w:rPr>
          <w:b/>
          <w:sz w:val="28"/>
          <w:szCs w:val="28"/>
          <w:lang w:val="uk-UA"/>
        </w:rPr>
        <w:t xml:space="preserve">Територіальної громади м. </w:t>
      </w:r>
      <w:r w:rsidRPr="00660FDA">
        <w:rPr>
          <w:b/>
          <w:sz w:val="28"/>
          <w:szCs w:val="28"/>
          <w:lang w:val="uk-UA"/>
        </w:rPr>
        <w:t>Лубни в особі Лубенської міської ради.</w:t>
      </w:r>
    </w:p>
    <w:p w:rsidR="002373DD" w:rsidRDefault="002373DD" w:rsidP="00DD442A">
      <w:pPr>
        <w:pStyle w:val="p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8. </w:t>
      </w: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Управлінню  з питань  комунального майна та земельних відносин</w:t>
      </w:r>
      <w:r w:rsidRPr="0065306B">
        <w:rPr>
          <w:color w:val="000000"/>
          <w:sz w:val="28"/>
          <w:szCs w:val="28"/>
          <w:lang w:val="uk-UA"/>
        </w:rPr>
        <w:t xml:space="preserve">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 щодо відведення земельної 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ділянки</w:t>
      </w:r>
      <w:r>
        <w:rPr>
          <w:sz w:val="28"/>
          <w:szCs w:val="28"/>
          <w:lang w:val="uk-UA"/>
        </w:rPr>
        <w:t xml:space="preserve"> за рахунок земель запасу міської ради (категорія земель житлової  та  громадської  забудови) за адресою: м. Лубни, вул. Індустріальна,  орієнтовною  площею </w:t>
      </w:r>
      <w:smartTag w:uri="urn:schemas-microsoft-com:office:smarttags" w:element="metricconverter">
        <w:smartTagPr>
          <w:attr w:name="ProductID" w:val="0,1649 га"/>
        </w:smartTagPr>
        <w:r>
          <w:rPr>
            <w:sz w:val="28"/>
            <w:szCs w:val="28"/>
            <w:lang w:val="uk-UA"/>
          </w:rPr>
          <w:t>0,1649 га</w:t>
        </w:r>
      </w:smartTag>
      <w:r>
        <w:rPr>
          <w:sz w:val="28"/>
          <w:szCs w:val="28"/>
          <w:lang w:val="uk-UA"/>
        </w:rPr>
        <w:t>, за цільовим призначенням – для</w:t>
      </w:r>
      <w:r w:rsidRPr="00397300">
        <w:rPr>
          <w:color w:val="000000"/>
          <w:sz w:val="28"/>
          <w:szCs w:val="28"/>
          <w:lang w:val="uk-UA"/>
        </w:rPr>
        <w:t xml:space="preserve"> </w:t>
      </w:r>
      <w:r w:rsidRPr="004032C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розміщення та експлуатації  основних, підсобних та допоміжних будівель та споруд підприємств переробної, машинобудівної та іншої промисловості  н</w:t>
      </w:r>
      <w:r>
        <w:rPr>
          <w:sz w:val="28"/>
          <w:szCs w:val="28"/>
          <w:lang w:val="uk-UA"/>
        </w:rPr>
        <w:t xml:space="preserve">а користь </w:t>
      </w:r>
      <w:r w:rsidRPr="00D77C40">
        <w:rPr>
          <w:b/>
          <w:sz w:val="28"/>
          <w:szCs w:val="28"/>
          <w:lang w:val="uk-UA"/>
        </w:rPr>
        <w:t xml:space="preserve">Територіальної громади м. </w:t>
      </w:r>
      <w:r w:rsidRPr="00660FDA">
        <w:rPr>
          <w:b/>
          <w:sz w:val="28"/>
          <w:szCs w:val="28"/>
          <w:lang w:val="uk-UA"/>
        </w:rPr>
        <w:t>Лубни в особі Лубенської міської ради.</w:t>
      </w:r>
    </w:p>
    <w:p w:rsidR="002373DD" w:rsidRDefault="002373DD" w:rsidP="00DD442A">
      <w:pPr>
        <w:pStyle w:val="p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9.</w:t>
      </w:r>
      <w:r w:rsidRPr="00397300">
        <w:rPr>
          <w:color w:val="000000"/>
          <w:sz w:val="28"/>
          <w:szCs w:val="28"/>
          <w:lang w:val="uk-UA"/>
        </w:rPr>
        <w:t xml:space="preserve"> </w:t>
      </w: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фізичній особі - підприємцю  Костюку Ігорю Анатолійовичу</w:t>
      </w:r>
      <w:r w:rsidRPr="0065306B">
        <w:rPr>
          <w:color w:val="000000"/>
          <w:sz w:val="28"/>
          <w:szCs w:val="28"/>
          <w:lang w:val="uk-UA"/>
        </w:rPr>
        <w:t xml:space="preserve">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щодо відведення земельної ділянки </w:t>
      </w:r>
      <w:r>
        <w:rPr>
          <w:sz w:val="28"/>
          <w:szCs w:val="28"/>
          <w:lang w:val="uk-UA"/>
        </w:rPr>
        <w:t xml:space="preserve">шляхом зміни цільового призначення землі за адресою: м. Лубни, вул. Залізнична, 9-В, </w:t>
      </w:r>
      <w:r w:rsidRPr="004032C5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2110 га"/>
        </w:smartTagPr>
        <w:r>
          <w:rPr>
            <w:color w:val="000000"/>
            <w:sz w:val="28"/>
            <w:szCs w:val="28"/>
            <w:lang w:val="uk-UA"/>
          </w:rPr>
          <w:t xml:space="preserve">0,2110 </w:t>
        </w:r>
        <w:r w:rsidRPr="004032C5">
          <w:rPr>
            <w:color w:val="000000"/>
            <w:sz w:val="28"/>
            <w:szCs w:val="28"/>
            <w:lang w:val="uk-UA"/>
          </w:rPr>
          <w:t>га</w:t>
        </w:r>
      </w:smartTag>
      <w:r w:rsidRPr="004032C5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4</w:t>
      </w:r>
      <w:r w:rsidRPr="004032C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76</w:t>
      </w:r>
      <w:r w:rsidRPr="004032C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 xml:space="preserve">137, </w:t>
      </w:r>
      <w:r w:rsidRPr="004032C5">
        <w:rPr>
          <w:color w:val="000000"/>
          <w:sz w:val="28"/>
          <w:szCs w:val="28"/>
          <w:lang w:val="uk-UA"/>
        </w:rPr>
        <w:t xml:space="preserve">яка перебуває  у </w:t>
      </w:r>
      <w:r>
        <w:rPr>
          <w:color w:val="000000"/>
          <w:sz w:val="28"/>
          <w:szCs w:val="28"/>
          <w:lang w:val="uk-UA"/>
        </w:rPr>
        <w:t>його користуванні на умовах оренди</w:t>
      </w:r>
      <w:r w:rsidRPr="004032C5">
        <w:rPr>
          <w:color w:val="000000"/>
          <w:sz w:val="28"/>
          <w:szCs w:val="28"/>
          <w:lang w:val="uk-UA"/>
        </w:rPr>
        <w:t xml:space="preserve">, змінивши цільове призначення земельної ділянки із земель – для будівництва та обслуговування  будівель </w:t>
      </w:r>
      <w:r>
        <w:rPr>
          <w:color w:val="000000"/>
          <w:sz w:val="28"/>
          <w:szCs w:val="28"/>
          <w:lang w:val="uk-UA"/>
        </w:rPr>
        <w:t xml:space="preserve"> торгівлі </w:t>
      </w:r>
      <w:r w:rsidRPr="004032C5">
        <w:rPr>
          <w:color w:val="000000"/>
          <w:sz w:val="28"/>
          <w:szCs w:val="28"/>
          <w:lang w:val="uk-UA"/>
        </w:rPr>
        <w:t xml:space="preserve"> на землі для </w:t>
      </w:r>
      <w:r>
        <w:rPr>
          <w:color w:val="000000"/>
          <w:sz w:val="28"/>
          <w:szCs w:val="28"/>
          <w:lang w:val="uk-UA"/>
        </w:rPr>
        <w:t>розміщення та експлуатації  основних, підсобних та допоміжних будівель та споруд підприємств переробної, машинобудівної та іншої промисловості</w:t>
      </w:r>
      <w:r w:rsidRPr="004032C5">
        <w:rPr>
          <w:color w:val="000000"/>
          <w:sz w:val="28"/>
          <w:szCs w:val="28"/>
          <w:lang w:val="uk-UA"/>
        </w:rPr>
        <w:t>.</w:t>
      </w:r>
    </w:p>
    <w:p w:rsidR="002373DD" w:rsidRDefault="002373DD" w:rsidP="00DD442A">
      <w:pPr>
        <w:pStyle w:val="p8"/>
        <w:shd w:val="clear" w:color="auto" w:fill="FFFFFF"/>
        <w:spacing w:before="0" w:beforeAutospacing="0" w:after="0" w:afterAutospacing="0" w:line="240" w:lineRule="atLeast"/>
        <w:ind w:left="-75" w:firstLine="783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10. </w:t>
      </w:r>
      <w:r w:rsidRPr="00FD29CA">
        <w:rPr>
          <w:color w:val="000000"/>
          <w:sz w:val="28"/>
          <w:szCs w:val="28"/>
          <w:lang w:val="uk-UA"/>
        </w:rPr>
        <w:t xml:space="preserve">Надати дозвіл </w:t>
      </w:r>
      <w:r w:rsidRPr="00E942AD">
        <w:rPr>
          <w:b/>
          <w:bCs/>
          <w:color w:val="000000"/>
          <w:sz w:val="28"/>
          <w:szCs w:val="28"/>
          <w:lang w:val="uk-UA"/>
        </w:rPr>
        <w:t xml:space="preserve">Публічному акціонерному </w:t>
      </w:r>
      <w:r>
        <w:rPr>
          <w:b/>
          <w:bCs/>
          <w:color w:val="000000"/>
          <w:sz w:val="28"/>
          <w:szCs w:val="28"/>
          <w:lang w:val="uk-UA"/>
        </w:rPr>
        <w:t>товариству</w:t>
      </w:r>
      <w:r w:rsidRPr="00C94087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 xml:space="preserve">по газопостачанню  та  газифікації  </w:t>
      </w:r>
      <w:r w:rsidRPr="00A77527">
        <w:rPr>
          <w:b/>
          <w:color w:val="000000"/>
          <w:sz w:val="28"/>
          <w:szCs w:val="28"/>
          <w:lang w:val="uk-UA"/>
        </w:rPr>
        <w:t>«ЛУБНИГАЗ</w:t>
      </w:r>
      <w:r w:rsidRPr="00A77527">
        <w:rPr>
          <w:b/>
          <w:bCs/>
          <w:color w:val="000000"/>
          <w:sz w:val="28"/>
          <w:szCs w:val="28"/>
          <w:lang w:val="uk-UA"/>
        </w:rPr>
        <w:t>»</w:t>
      </w:r>
      <w:r w:rsidRPr="00E942A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E942AD">
        <w:rPr>
          <w:color w:val="000000"/>
          <w:sz w:val="28"/>
          <w:szCs w:val="28"/>
          <w:lang w:val="uk-UA"/>
        </w:rPr>
        <w:t>юридична</w:t>
      </w:r>
      <w:r>
        <w:rPr>
          <w:color w:val="000000"/>
          <w:sz w:val="28"/>
          <w:szCs w:val="28"/>
          <w:lang w:val="uk-UA"/>
        </w:rPr>
        <w:t xml:space="preserve"> адреса: м. Лубни, вул. Л. Толстого, 87,</w:t>
      </w:r>
      <w:r w:rsidRPr="00FD29CA">
        <w:rPr>
          <w:color w:val="000000"/>
          <w:sz w:val="28"/>
          <w:szCs w:val="28"/>
          <w:lang w:val="uk-UA"/>
        </w:rPr>
        <w:t xml:space="preserve"> виготовити проект землеустрою 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з наступним наданням згоди на встановлення земельного сервітуту</w:t>
      </w:r>
      <w:r w:rsidRPr="00FD29CA">
        <w:rPr>
          <w:color w:val="000000"/>
          <w:sz w:val="28"/>
          <w:szCs w:val="28"/>
          <w:lang w:val="uk-UA"/>
        </w:rPr>
        <w:t xml:space="preserve"> за рахунок земель запасу міської ради</w:t>
      </w:r>
      <w:r>
        <w:rPr>
          <w:color w:val="000000"/>
          <w:sz w:val="28"/>
          <w:szCs w:val="28"/>
          <w:lang w:val="uk-UA"/>
        </w:rPr>
        <w:t xml:space="preserve"> (категорія земель землі житлової та громадської забудови) за адресою: м. Лубни, вул. Миру, орієнтовною площею </w:t>
      </w:r>
      <w:smartTag w:uri="urn:schemas-microsoft-com:office:smarttags" w:element="metricconverter">
        <w:smartTagPr>
          <w:attr w:name="ProductID" w:val="0,0087 га"/>
        </w:smartTagPr>
        <w:r>
          <w:rPr>
            <w:color w:val="000000"/>
            <w:sz w:val="28"/>
            <w:szCs w:val="28"/>
            <w:lang w:val="uk-UA"/>
          </w:rPr>
          <w:t>0,0087 га</w:t>
        </w:r>
      </w:smartTag>
      <w:r>
        <w:rPr>
          <w:color w:val="000000"/>
          <w:sz w:val="28"/>
          <w:szCs w:val="28"/>
          <w:lang w:val="uk-UA"/>
        </w:rPr>
        <w:t xml:space="preserve"> </w:t>
      </w:r>
      <w:r w:rsidRPr="00FD29CA">
        <w:rPr>
          <w:color w:val="000000"/>
          <w:sz w:val="28"/>
          <w:szCs w:val="28"/>
          <w:lang w:val="uk-UA"/>
        </w:rPr>
        <w:t>за</w:t>
      </w:r>
      <w:r>
        <w:rPr>
          <w:color w:val="000000"/>
          <w:sz w:val="28"/>
          <w:szCs w:val="28"/>
          <w:lang w:val="uk-UA"/>
        </w:rPr>
        <w:t xml:space="preserve"> цільовим призначенням – для розміщення,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 води, збирання, очищення та розподілення води)</w:t>
      </w:r>
      <w:r>
        <w:rPr>
          <w:sz w:val="28"/>
          <w:szCs w:val="28"/>
          <w:lang w:val="uk-UA"/>
        </w:rPr>
        <w:t>.</w:t>
      </w:r>
    </w:p>
    <w:p w:rsidR="002373DD" w:rsidRPr="0092703C" w:rsidRDefault="002373DD" w:rsidP="0089472D">
      <w:pPr>
        <w:pStyle w:val="p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</w:t>
      </w: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Відкритому акціонерному товариству «ЛУБЕНСЬКИЙ  М'ЯСОКОМБІНАТ»</w:t>
      </w:r>
      <w:r w:rsidRPr="0065306B">
        <w:rPr>
          <w:color w:val="000000"/>
          <w:sz w:val="28"/>
          <w:szCs w:val="28"/>
          <w:lang w:val="uk-UA"/>
        </w:rPr>
        <w:t xml:space="preserve">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89472D">
        <w:rPr>
          <w:bCs/>
          <w:color w:val="000000"/>
          <w:sz w:val="28"/>
          <w:szCs w:val="28"/>
          <w:lang w:val="uk-UA"/>
        </w:rPr>
        <w:t>юридична адреса: м. Лубни,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89472D">
        <w:rPr>
          <w:bCs/>
          <w:color w:val="000000"/>
          <w:sz w:val="28"/>
          <w:szCs w:val="28"/>
          <w:lang w:val="uk-UA"/>
        </w:rPr>
        <w:t>вул. Індустріальна, 9,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 щодо відведення земельної 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ділянки</w:t>
      </w:r>
      <w:r>
        <w:rPr>
          <w:sz w:val="28"/>
          <w:szCs w:val="28"/>
          <w:lang w:val="uk-UA"/>
        </w:rPr>
        <w:t xml:space="preserve"> за рахунок земель запасу міської  ради             (категорія  земель -  землі промисловості, транспорту, зв’язку, енергетики, оборони та іншого призначення) за адресою: м. Лубни, вул. Індустріальна, 9,  орієнтовною  площею </w:t>
      </w:r>
      <w:smartTag w:uri="urn:schemas-microsoft-com:office:smarttags" w:element="metricconverter">
        <w:smartTagPr>
          <w:attr w:name="ProductID" w:val="0,9655 га"/>
        </w:smartTagPr>
        <w:r>
          <w:rPr>
            <w:sz w:val="28"/>
            <w:szCs w:val="28"/>
            <w:lang w:val="uk-UA"/>
          </w:rPr>
          <w:t>0,9655 га</w:t>
        </w:r>
      </w:smartTag>
      <w:r>
        <w:rPr>
          <w:sz w:val="28"/>
          <w:szCs w:val="28"/>
          <w:lang w:val="uk-UA"/>
        </w:rPr>
        <w:t>, за цільовим призначенням – для</w:t>
      </w:r>
      <w:r w:rsidRPr="00397300">
        <w:rPr>
          <w:color w:val="000000"/>
          <w:sz w:val="28"/>
          <w:szCs w:val="28"/>
          <w:lang w:val="uk-UA"/>
        </w:rPr>
        <w:t xml:space="preserve"> </w:t>
      </w:r>
      <w:r w:rsidRPr="004032C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розміщення та експлуатації  основних, підсобних та допоміжних будівель та споруд  підприємств  переробної, машинобудівної та іншої промисловості.</w:t>
      </w:r>
    </w:p>
    <w:p w:rsidR="002373DD" w:rsidRPr="00AE5573" w:rsidRDefault="002373DD" w:rsidP="00DD442A">
      <w:pPr>
        <w:pStyle w:val="p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12</w:t>
      </w:r>
      <w:r w:rsidRPr="00AE5573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 xml:space="preserve">  </w:t>
      </w:r>
      <w:r w:rsidRPr="00AE5573">
        <w:rPr>
          <w:color w:val="000000"/>
          <w:sz w:val="28"/>
          <w:szCs w:val="28"/>
          <w:lang w:val="uk-UA"/>
        </w:rPr>
        <w:t>Виготовлений проект землеустрою щодо відведення земельної ділянки  з урахуванням вимог ст. 24 Закону України «Про регулювання містобудівної діяльності», подати на погодження територіальному органу центрального органу виконавчої влади, що здійснює реалізацію державної політики у сфері земельних відносин. Проект землеустрою щодо відведення земельної ділянки, на якій розташовано об'єкт будівництва або планується розташування такого об'єкта, подати на погодження до органу містобудування та архітектури. Після погодження проект</w:t>
      </w:r>
      <w:r>
        <w:rPr>
          <w:color w:val="000000"/>
          <w:sz w:val="28"/>
          <w:szCs w:val="28"/>
          <w:lang w:val="uk-UA"/>
        </w:rPr>
        <w:t>у,</w:t>
      </w:r>
      <w:r w:rsidRPr="00AE5573">
        <w:rPr>
          <w:color w:val="000000"/>
          <w:sz w:val="28"/>
          <w:szCs w:val="28"/>
          <w:lang w:val="uk-UA"/>
        </w:rPr>
        <w:t xml:space="preserve"> в порядку встановленому статтею 186-1 Земельного кодексу України</w:t>
      </w:r>
      <w:r>
        <w:rPr>
          <w:color w:val="000000"/>
          <w:sz w:val="28"/>
          <w:szCs w:val="28"/>
          <w:lang w:val="uk-UA"/>
        </w:rPr>
        <w:t>,</w:t>
      </w:r>
      <w:r w:rsidRPr="00AE5573">
        <w:rPr>
          <w:color w:val="000000"/>
          <w:sz w:val="28"/>
          <w:szCs w:val="28"/>
          <w:lang w:val="uk-UA"/>
        </w:rPr>
        <w:t xml:space="preserve"> подати </w:t>
      </w:r>
      <w:r>
        <w:rPr>
          <w:color w:val="000000"/>
          <w:sz w:val="28"/>
          <w:szCs w:val="28"/>
          <w:lang w:val="uk-UA"/>
        </w:rPr>
        <w:t>його н</w:t>
      </w:r>
      <w:r w:rsidRPr="00AE5573">
        <w:rPr>
          <w:color w:val="000000"/>
          <w:sz w:val="28"/>
          <w:szCs w:val="28"/>
          <w:lang w:val="uk-UA"/>
        </w:rPr>
        <w:t>а затвердження міській раді.</w:t>
      </w:r>
    </w:p>
    <w:p w:rsidR="002373DD" w:rsidRPr="00D237C2" w:rsidRDefault="002373DD" w:rsidP="00D237C2">
      <w:pPr>
        <w:pStyle w:val="p8"/>
        <w:shd w:val="clear" w:color="auto" w:fill="FFFFFF"/>
        <w:tabs>
          <w:tab w:val="left" w:pos="426"/>
        </w:tabs>
        <w:spacing w:before="0" w:beforeAutospacing="0" w:after="0" w:afterAutospacing="0" w:line="240" w:lineRule="atLeast"/>
        <w:ind w:left="284" w:firstLine="142"/>
        <w:jc w:val="both"/>
        <w:rPr>
          <w:color w:val="FF0000"/>
          <w:sz w:val="28"/>
          <w:szCs w:val="28"/>
          <w:lang w:val="uk-UA"/>
        </w:rPr>
      </w:pPr>
    </w:p>
    <w:p w:rsidR="002373DD" w:rsidRDefault="002373DD" w:rsidP="002212CE">
      <w:pPr>
        <w:jc w:val="both"/>
        <w:rPr>
          <w:b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         О.П.Грицаєнко</w:t>
      </w:r>
    </w:p>
    <w:sectPr w:rsidR="002373DD" w:rsidSect="003C4583">
      <w:footerReference w:type="even" r:id="rId8"/>
      <w:footerReference w:type="default" r:id="rId9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3DD" w:rsidRDefault="002373DD">
      <w:r>
        <w:separator/>
      </w:r>
    </w:p>
  </w:endnote>
  <w:endnote w:type="continuationSeparator" w:id="0">
    <w:p w:rsidR="002373DD" w:rsidRDefault="00237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DD" w:rsidRDefault="002373DD" w:rsidP="00FF2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73DD" w:rsidRDefault="002373DD" w:rsidP="00C448A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DD" w:rsidRDefault="002373DD" w:rsidP="00FF2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373DD" w:rsidRDefault="002373DD" w:rsidP="00C448A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3DD" w:rsidRDefault="002373DD">
      <w:r>
        <w:separator/>
      </w:r>
    </w:p>
  </w:footnote>
  <w:footnote w:type="continuationSeparator" w:id="0">
    <w:p w:rsidR="002373DD" w:rsidRDefault="002373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5026"/>
    <w:multiLevelType w:val="hybridMultilevel"/>
    <w:tmpl w:val="DF16DAF4"/>
    <w:lvl w:ilvl="0" w:tplc="B830A08E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34B09082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">
    <w:nsid w:val="104257EF"/>
    <w:multiLevelType w:val="hybridMultilevel"/>
    <w:tmpl w:val="3CC4A950"/>
    <w:lvl w:ilvl="0" w:tplc="780E51A2">
      <w:start w:val="8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2">
    <w:nsid w:val="11D141B0"/>
    <w:multiLevelType w:val="hybridMultilevel"/>
    <w:tmpl w:val="B1720C60"/>
    <w:lvl w:ilvl="0" w:tplc="038A06B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15800A3E"/>
    <w:multiLevelType w:val="hybridMultilevel"/>
    <w:tmpl w:val="CDC0BD4E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73183A"/>
    <w:multiLevelType w:val="hybridMultilevel"/>
    <w:tmpl w:val="D0DC48E0"/>
    <w:lvl w:ilvl="0" w:tplc="D80AB1C2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5">
    <w:nsid w:val="1C6F0B1C"/>
    <w:multiLevelType w:val="hybridMultilevel"/>
    <w:tmpl w:val="E33E4C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>
    <w:nsid w:val="3C147DC4"/>
    <w:multiLevelType w:val="hybridMultilevel"/>
    <w:tmpl w:val="40DED638"/>
    <w:lvl w:ilvl="0" w:tplc="A1B6452E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ECA7DE7"/>
    <w:multiLevelType w:val="hybridMultilevel"/>
    <w:tmpl w:val="31920160"/>
    <w:lvl w:ilvl="0" w:tplc="B65C9DA4">
      <w:start w:val="7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8">
    <w:nsid w:val="43CC2669"/>
    <w:multiLevelType w:val="hybridMultilevel"/>
    <w:tmpl w:val="243C5D9E"/>
    <w:lvl w:ilvl="0" w:tplc="48741886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9">
    <w:nsid w:val="49300237"/>
    <w:multiLevelType w:val="hybridMultilevel"/>
    <w:tmpl w:val="92CAEEC0"/>
    <w:lvl w:ilvl="0" w:tplc="CF7EBC98">
      <w:start w:val="5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0">
    <w:nsid w:val="52E27EF9"/>
    <w:multiLevelType w:val="hybridMultilevel"/>
    <w:tmpl w:val="308AAB02"/>
    <w:lvl w:ilvl="0" w:tplc="DCFC3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3D778D"/>
    <w:multiLevelType w:val="hybridMultilevel"/>
    <w:tmpl w:val="DAE2D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4E4955"/>
    <w:multiLevelType w:val="hybridMultilevel"/>
    <w:tmpl w:val="9B52F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97216E"/>
    <w:multiLevelType w:val="hybridMultilevel"/>
    <w:tmpl w:val="2CBCA780"/>
    <w:lvl w:ilvl="0" w:tplc="C9A8E5C4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4">
    <w:nsid w:val="76C41B56"/>
    <w:multiLevelType w:val="hybridMultilevel"/>
    <w:tmpl w:val="DB6E930A"/>
    <w:lvl w:ilvl="0" w:tplc="ADE84AB8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9"/>
  </w:num>
  <w:num w:numId="5">
    <w:abstractNumId w:val="5"/>
  </w:num>
  <w:num w:numId="6">
    <w:abstractNumId w:val="14"/>
  </w:num>
  <w:num w:numId="7">
    <w:abstractNumId w:val="4"/>
  </w:num>
  <w:num w:numId="8">
    <w:abstractNumId w:val="7"/>
  </w:num>
  <w:num w:numId="9">
    <w:abstractNumId w:val="1"/>
  </w:num>
  <w:num w:numId="10">
    <w:abstractNumId w:val="8"/>
  </w:num>
  <w:num w:numId="11">
    <w:abstractNumId w:val="2"/>
  </w:num>
  <w:num w:numId="12">
    <w:abstractNumId w:val="11"/>
  </w:num>
  <w:num w:numId="13">
    <w:abstractNumId w:val="6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9AF"/>
    <w:rsid w:val="00000D2A"/>
    <w:rsid w:val="00000FD2"/>
    <w:rsid w:val="00004317"/>
    <w:rsid w:val="000056CD"/>
    <w:rsid w:val="000061DE"/>
    <w:rsid w:val="0001034A"/>
    <w:rsid w:val="00017E27"/>
    <w:rsid w:val="00033A43"/>
    <w:rsid w:val="000342F7"/>
    <w:rsid w:val="00037AFC"/>
    <w:rsid w:val="00042312"/>
    <w:rsid w:val="00042C6D"/>
    <w:rsid w:val="00043E0C"/>
    <w:rsid w:val="00044F8F"/>
    <w:rsid w:val="0004796D"/>
    <w:rsid w:val="00050F75"/>
    <w:rsid w:val="00051E58"/>
    <w:rsid w:val="000523FB"/>
    <w:rsid w:val="00053B2E"/>
    <w:rsid w:val="00053BB3"/>
    <w:rsid w:val="00055139"/>
    <w:rsid w:val="00055B8A"/>
    <w:rsid w:val="000565EE"/>
    <w:rsid w:val="00060875"/>
    <w:rsid w:val="000615B0"/>
    <w:rsid w:val="00072428"/>
    <w:rsid w:val="00072772"/>
    <w:rsid w:val="00076D25"/>
    <w:rsid w:val="00080E4D"/>
    <w:rsid w:val="000832BE"/>
    <w:rsid w:val="000838E0"/>
    <w:rsid w:val="00085917"/>
    <w:rsid w:val="00093BAF"/>
    <w:rsid w:val="00096D63"/>
    <w:rsid w:val="00096ECA"/>
    <w:rsid w:val="0009776F"/>
    <w:rsid w:val="000A41C2"/>
    <w:rsid w:val="000C04C1"/>
    <w:rsid w:val="000C37C1"/>
    <w:rsid w:val="000C53AB"/>
    <w:rsid w:val="000D0596"/>
    <w:rsid w:val="000D08CA"/>
    <w:rsid w:val="000D0AE2"/>
    <w:rsid w:val="000D0D26"/>
    <w:rsid w:val="000D1206"/>
    <w:rsid w:val="000D510F"/>
    <w:rsid w:val="000D6E30"/>
    <w:rsid w:val="000E0939"/>
    <w:rsid w:val="000E72EA"/>
    <w:rsid w:val="000F5BB1"/>
    <w:rsid w:val="000F70E7"/>
    <w:rsid w:val="00102AA6"/>
    <w:rsid w:val="001040BC"/>
    <w:rsid w:val="00106CFB"/>
    <w:rsid w:val="001100D2"/>
    <w:rsid w:val="00110619"/>
    <w:rsid w:val="00112F9B"/>
    <w:rsid w:val="001142A5"/>
    <w:rsid w:val="00115406"/>
    <w:rsid w:val="00117085"/>
    <w:rsid w:val="001203D2"/>
    <w:rsid w:val="00120CE1"/>
    <w:rsid w:val="001228BE"/>
    <w:rsid w:val="00124667"/>
    <w:rsid w:val="0013103E"/>
    <w:rsid w:val="00135AF3"/>
    <w:rsid w:val="00137922"/>
    <w:rsid w:val="00147D67"/>
    <w:rsid w:val="00150595"/>
    <w:rsid w:val="00154BBD"/>
    <w:rsid w:val="00157BB4"/>
    <w:rsid w:val="00160041"/>
    <w:rsid w:val="001714EF"/>
    <w:rsid w:val="0018153B"/>
    <w:rsid w:val="00181E45"/>
    <w:rsid w:val="0018220F"/>
    <w:rsid w:val="00182F0F"/>
    <w:rsid w:val="001845D6"/>
    <w:rsid w:val="00187F58"/>
    <w:rsid w:val="00190F2F"/>
    <w:rsid w:val="001910A0"/>
    <w:rsid w:val="001934FD"/>
    <w:rsid w:val="00193A8D"/>
    <w:rsid w:val="001952D8"/>
    <w:rsid w:val="001A198D"/>
    <w:rsid w:val="001A239F"/>
    <w:rsid w:val="001B3802"/>
    <w:rsid w:val="001B3F17"/>
    <w:rsid w:val="001C6704"/>
    <w:rsid w:val="001D27FC"/>
    <w:rsid w:val="001D32C3"/>
    <w:rsid w:val="001D3B43"/>
    <w:rsid w:val="001D6F97"/>
    <w:rsid w:val="001E0FE8"/>
    <w:rsid w:val="001E3D44"/>
    <w:rsid w:val="001E4F6B"/>
    <w:rsid w:val="001F1F2D"/>
    <w:rsid w:val="001F38CC"/>
    <w:rsid w:val="001F5116"/>
    <w:rsid w:val="001F64AB"/>
    <w:rsid w:val="00206155"/>
    <w:rsid w:val="00206812"/>
    <w:rsid w:val="00206F3F"/>
    <w:rsid w:val="00213AA4"/>
    <w:rsid w:val="00214EF2"/>
    <w:rsid w:val="00215BD1"/>
    <w:rsid w:val="00217AC8"/>
    <w:rsid w:val="002212CE"/>
    <w:rsid w:val="00224E0A"/>
    <w:rsid w:val="00226475"/>
    <w:rsid w:val="00226D95"/>
    <w:rsid w:val="00230C4D"/>
    <w:rsid w:val="00236725"/>
    <w:rsid w:val="002373DD"/>
    <w:rsid w:val="002451CF"/>
    <w:rsid w:val="002459F3"/>
    <w:rsid w:val="0024665A"/>
    <w:rsid w:val="00247570"/>
    <w:rsid w:val="00252985"/>
    <w:rsid w:val="00257873"/>
    <w:rsid w:val="00261C92"/>
    <w:rsid w:val="00262B95"/>
    <w:rsid w:val="002648CD"/>
    <w:rsid w:val="00267003"/>
    <w:rsid w:val="00270988"/>
    <w:rsid w:val="00271A18"/>
    <w:rsid w:val="0027337A"/>
    <w:rsid w:val="00281EC2"/>
    <w:rsid w:val="0028540A"/>
    <w:rsid w:val="00285889"/>
    <w:rsid w:val="002943E5"/>
    <w:rsid w:val="0029733F"/>
    <w:rsid w:val="002977C8"/>
    <w:rsid w:val="002A5CEF"/>
    <w:rsid w:val="002A7C3B"/>
    <w:rsid w:val="002B29F5"/>
    <w:rsid w:val="002C02B6"/>
    <w:rsid w:val="002C0B2E"/>
    <w:rsid w:val="002C47B3"/>
    <w:rsid w:val="002C65DA"/>
    <w:rsid w:val="002C7EE8"/>
    <w:rsid w:val="002D275A"/>
    <w:rsid w:val="002D30A4"/>
    <w:rsid w:val="002D4C34"/>
    <w:rsid w:val="002E5EAA"/>
    <w:rsid w:val="002F0245"/>
    <w:rsid w:val="002F456B"/>
    <w:rsid w:val="00303AE9"/>
    <w:rsid w:val="00310F06"/>
    <w:rsid w:val="00316264"/>
    <w:rsid w:val="00317FF6"/>
    <w:rsid w:val="00322670"/>
    <w:rsid w:val="0032313F"/>
    <w:rsid w:val="00324011"/>
    <w:rsid w:val="003274B2"/>
    <w:rsid w:val="003368F1"/>
    <w:rsid w:val="00337178"/>
    <w:rsid w:val="003377CC"/>
    <w:rsid w:val="00344C8C"/>
    <w:rsid w:val="00345280"/>
    <w:rsid w:val="0035309C"/>
    <w:rsid w:val="00353D43"/>
    <w:rsid w:val="00361E4D"/>
    <w:rsid w:val="00370AD4"/>
    <w:rsid w:val="00371C1F"/>
    <w:rsid w:val="00373096"/>
    <w:rsid w:val="00374487"/>
    <w:rsid w:val="00381855"/>
    <w:rsid w:val="0038309E"/>
    <w:rsid w:val="00386EA2"/>
    <w:rsid w:val="00386EE8"/>
    <w:rsid w:val="0039006B"/>
    <w:rsid w:val="00390887"/>
    <w:rsid w:val="00392755"/>
    <w:rsid w:val="00392CE5"/>
    <w:rsid w:val="00395642"/>
    <w:rsid w:val="00395D90"/>
    <w:rsid w:val="00397300"/>
    <w:rsid w:val="00397869"/>
    <w:rsid w:val="00397AB9"/>
    <w:rsid w:val="003A46D2"/>
    <w:rsid w:val="003A4B2A"/>
    <w:rsid w:val="003A5394"/>
    <w:rsid w:val="003A5D9D"/>
    <w:rsid w:val="003B67DB"/>
    <w:rsid w:val="003B6A98"/>
    <w:rsid w:val="003C0E75"/>
    <w:rsid w:val="003C1BB7"/>
    <w:rsid w:val="003C3BF2"/>
    <w:rsid w:val="003C4583"/>
    <w:rsid w:val="003C6935"/>
    <w:rsid w:val="003D0825"/>
    <w:rsid w:val="003D45BC"/>
    <w:rsid w:val="003E12AD"/>
    <w:rsid w:val="003E21EF"/>
    <w:rsid w:val="003E2332"/>
    <w:rsid w:val="003E2358"/>
    <w:rsid w:val="003E2926"/>
    <w:rsid w:val="003E51EB"/>
    <w:rsid w:val="003E6E8C"/>
    <w:rsid w:val="003F747A"/>
    <w:rsid w:val="004032C5"/>
    <w:rsid w:val="004057D7"/>
    <w:rsid w:val="00405945"/>
    <w:rsid w:val="00410D22"/>
    <w:rsid w:val="00412469"/>
    <w:rsid w:val="00415FEE"/>
    <w:rsid w:val="00416991"/>
    <w:rsid w:val="0041773F"/>
    <w:rsid w:val="0043035E"/>
    <w:rsid w:val="00431E00"/>
    <w:rsid w:val="00434239"/>
    <w:rsid w:val="0043510C"/>
    <w:rsid w:val="00435DBE"/>
    <w:rsid w:val="004376EF"/>
    <w:rsid w:val="0044265B"/>
    <w:rsid w:val="00443423"/>
    <w:rsid w:val="004463B2"/>
    <w:rsid w:val="00446975"/>
    <w:rsid w:val="00453E11"/>
    <w:rsid w:val="004713BE"/>
    <w:rsid w:val="00471577"/>
    <w:rsid w:val="00496649"/>
    <w:rsid w:val="00496E66"/>
    <w:rsid w:val="004A6C06"/>
    <w:rsid w:val="004A715E"/>
    <w:rsid w:val="004A7C5E"/>
    <w:rsid w:val="004A7E56"/>
    <w:rsid w:val="004B08CA"/>
    <w:rsid w:val="004B5163"/>
    <w:rsid w:val="004B5850"/>
    <w:rsid w:val="004B7092"/>
    <w:rsid w:val="004C4232"/>
    <w:rsid w:val="004C684D"/>
    <w:rsid w:val="004D5840"/>
    <w:rsid w:val="004D66C6"/>
    <w:rsid w:val="004E3994"/>
    <w:rsid w:val="004E54DD"/>
    <w:rsid w:val="004E68E2"/>
    <w:rsid w:val="004F00C7"/>
    <w:rsid w:val="004F3F59"/>
    <w:rsid w:val="004F40BA"/>
    <w:rsid w:val="005019C3"/>
    <w:rsid w:val="005031AE"/>
    <w:rsid w:val="00505A2B"/>
    <w:rsid w:val="005147FD"/>
    <w:rsid w:val="005168AD"/>
    <w:rsid w:val="00532BA7"/>
    <w:rsid w:val="00533B1B"/>
    <w:rsid w:val="0053505B"/>
    <w:rsid w:val="00537290"/>
    <w:rsid w:val="0054563A"/>
    <w:rsid w:val="00551E32"/>
    <w:rsid w:val="00552CDC"/>
    <w:rsid w:val="0055395E"/>
    <w:rsid w:val="0055441C"/>
    <w:rsid w:val="005549A0"/>
    <w:rsid w:val="005567F5"/>
    <w:rsid w:val="00564783"/>
    <w:rsid w:val="00564A63"/>
    <w:rsid w:val="00570D34"/>
    <w:rsid w:val="00576BBD"/>
    <w:rsid w:val="005879CB"/>
    <w:rsid w:val="00587FBB"/>
    <w:rsid w:val="00592BEC"/>
    <w:rsid w:val="0059466B"/>
    <w:rsid w:val="005A4CD4"/>
    <w:rsid w:val="005A6247"/>
    <w:rsid w:val="005A74F2"/>
    <w:rsid w:val="005C2CA8"/>
    <w:rsid w:val="005C4DE3"/>
    <w:rsid w:val="005C4E91"/>
    <w:rsid w:val="005D4578"/>
    <w:rsid w:val="005E2B0A"/>
    <w:rsid w:val="005E7858"/>
    <w:rsid w:val="005F0A3A"/>
    <w:rsid w:val="005F2C5A"/>
    <w:rsid w:val="006016B9"/>
    <w:rsid w:val="00601B29"/>
    <w:rsid w:val="00601C70"/>
    <w:rsid w:val="00601D83"/>
    <w:rsid w:val="00603A2A"/>
    <w:rsid w:val="00605646"/>
    <w:rsid w:val="006136C0"/>
    <w:rsid w:val="00615779"/>
    <w:rsid w:val="00625112"/>
    <w:rsid w:val="00625CAC"/>
    <w:rsid w:val="00626015"/>
    <w:rsid w:val="00627851"/>
    <w:rsid w:val="00627BB2"/>
    <w:rsid w:val="006318B0"/>
    <w:rsid w:val="00636C84"/>
    <w:rsid w:val="00637D0E"/>
    <w:rsid w:val="006412AF"/>
    <w:rsid w:val="00643918"/>
    <w:rsid w:val="00652618"/>
    <w:rsid w:val="00652712"/>
    <w:rsid w:val="0065306B"/>
    <w:rsid w:val="0065507E"/>
    <w:rsid w:val="00657B13"/>
    <w:rsid w:val="00660CA5"/>
    <w:rsid w:val="00660FDA"/>
    <w:rsid w:val="00672456"/>
    <w:rsid w:val="0067502B"/>
    <w:rsid w:val="0067578D"/>
    <w:rsid w:val="006845EE"/>
    <w:rsid w:val="00686A69"/>
    <w:rsid w:val="00691C51"/>
    <w:rsid w:val="00692D3F"/>
    <w:rsid w:val="00694E59"/>
    <w:rsid w:val="006951C2"/>
    <w:rsid w:val="006952DD"/>
    <w:rsid w:val="006955BF"/>
    <w:rsid w:val="006A056E"/>
    <w:rsid w:val="006A2651"/>
    <w:rsid w:val="006A2D48"/>
    <w:rsid w:val="006A3388"/>
    <w:rsid w:val="006A523E"/>
    <w:rsid w:val="006A5C3D"/>
    <w:rsid w:val="006B25A8"/>
    <w:rsid w:val="006B5F68"/>
    <w:rsid w:val="006C0696"/>
    <w:rsid w:val="006C2333"/>
    <w:rsid w:val="006C3322"/>
    <w:rsid w:val="006C7D8B"/>
    <w:rsid w:val="006C7E6F"/>
    <w:rsid w:val="006D23A2"/>
    <w:rsid w:val="006E5244"/>
    <w:rsid w:val="006E5BD4"/>
    <w:rsid w:val="006E6110"/>
    <w:rsid w:val="006F0B20"/>
    <w:rsid w:val="006F2398"/>
    <w:rsid w:val="006F3E58"/>
    <w:rsid w:val="006F4595"/>
    <w:rsid w:val="006F4D4E"/>
    <w:rsid w:val="006F5059"/>
    <w:rsid w:val="00707086"/>
    <w:rsid w:val="0071501D"/>
    <w:rsid w:val="007165C5"/>
    <w:rsid w:val="00717B9E"/>
    <w:rsid w:val="00722DD7"/>
    <w:rsid w:val="0072305F"/>
    <w:rsid w:val="007238AE"/>
    <w:rsid w:val="0072420D"/>
    <w:rsid w:val="00727127"/>
    <w:rsid w:val="00727F13"/>
    <w:rsid w:val="007301C4"/>
    <w:rsid w:val="0073173E"/>
    <w:rsid w:val="007317CF"/>
    <w:rsid w:val="00731DB5"/>
    <w:rsid w:val="0073491A"/>
    <w:rsid w:val="00735DA6"/>
    <w:rsid w:val="007407AF"/>
    <w:rsid w:val="00750DE4"/>
    <w:rsid w:val="007528FE"/>
    <w:rsid w:val="0075405F"/>
    <w:rsid w:val="00762729"/>
    <w:rsid w:val="007637F6"/>
    <w:rsid w:val="0076583F"/>
    <w:rsid w:val="00771A59"/>
    <w:rsid w:val="007725A8"/>
    <w:rsid w:val="00772E18"/>
    <w:rsid w:val="00774316"/>
    <w:rsid w:val="007746CF"/>
    <w:rsid w:val="0077662A"/>
    <w:rsid w:val="00782B6D"/>
    <w:rsid w:val="0078397F"/>
    <w:rsid w:val="0078442E"/>
    <w:rsid w:val="007879B0"/>
    <w:rsid w:val="00787A17"/>
    <w:rsid w:val="007908B0"/>
    <w:rsid w:val="007925D6"/>
    <w:rsid w:val="007934DF"/>
    <w:rsid w:val="007938E1"/>
    <w:rsid w:val="007948F5"/>
    <w:rsid w:val="00795C38"/>
    <w:rsid w:val="007975DE"/>
    <w:rsid w:val="007976ED"/>
    <w:rsid w:val="007A11D3"/>
    <w:rsid w:val="007A3083"/>
    <w:rsid w:val="007A3B26"/>
    <w:rsid w:val="007A51A4"/>
    <w:rsid w:val="007A7857"/>
    <w:rsid w:val="007A7F74"/>
    <w:rsid w:val="007B5C69"/>
    <w:rsid w:val="007C56D5"/>
    <w:rsid w:val="007C6387"/>
    <w:rsid w:val="007C6AF7"/>
    <w:rsid w:val="007D1807"/>
    <w:rsid w:val="007D78BC"/>
    <w:rsid w:val="007D7AA5"/>
    <w:rsid w:val="007E3796"/>
    <w:rsid w:val="007E41C4"/>
    <w:rsid w:val="007E44F8"/>
    <w:rsid w:val="007E4C42"/>
    <w:rsid w:val="007E797F"/>
    <w:rsid w:val="007F0607"/>
    <w:rsid w:val="007F1B5F"/>
    <w:rsid w:val="007F4A51"/>
    <w:rsid w:val="007F6EBB"/>
    <w:rsid w:val="00801691"/>
    <w:rsid w:val="00802384"/>
    <w:rsid w:val="00802F75"/>
    <w:rsid w:val="0080389E"/>
    <w:rsid w:val="0080547C"/>
    <w:rsid w:val="00807EF8"/>
    <w:rsid w:val="00814BD4"/>
    <w:rsid w:val="00816A82"/>
    <w:rsid w:val="00821F3C"/>
    <w:rsid w:val="00823C1C"/>
    <w:rsid w:val="00837266"/>
    <w:rsid w:val="00842370"/>
    <w:rsid w:val="00843720"/>
    <w:rsid w:val="008444D6"/>
    <w:rsid w:val="008451A8"/>
    <w:rsid w:val="0085104B"/>
    <w:rsid w:val="00856530"/>
    <w:rsid w:val="008569D9"/>
    <w:rsid w:val="00857725"/>
    <w:rsid w:val="008650FB"/>
    <w:rsid w:val="0086611B"/>
    <w:rsid w:val="008676C6"/>
    <w:rsid w:val="008677BD"/>
    <w:rsid w:val="0087075E"/>
    <w:rsid w:val="00873EC7"/>
    <w:rsid w:val="008753F1"/>
    <w:rsid w:val="00881352"/>
    <w:rsid w:val="00882C55"/>
    <w:rsid w:val="008834F4"/>
    <w:rsid w:val="00884857"/>
    <w:rsid w:val="00884B6F"/>
    <w:rsid w:val="008876B6"/>
    <w:rsid w:val="008911CB"/>
    <w:rsid w:val="008915A8"/>
    <w:rsid w:val="00892867"/>
    <w:rsid w:val="0089472D"/>
    <w:rsid w:val="00896B1F"/>
    <w:rsid w:val="008A0F76"/>
    <w:rsid w:val="008A46AB"/>
    <w:rsid w:val="008A4AF4"/>
    <w:rsid w:val="008A55ED"/>
    <w:rsid w:val="008B1CBA"/>
    <w:rsid w:val="008B3714"/>
    <w:rsid w:val="008B3777"/>
    <w:rsid w:val="008B3AC3"/>
    <w:rsid w:val="008B7CF8"/>
    <w:rsid w:val="008C0F3E"/>
    <w:rsid w:val="008C2C8F"/>
    <w:rsid w:val="008D5059"/>
    <w:rsid w:val="008D566F"/>
    <w:rsid w:val="008E1092"/>
    <w:rsid w:val="008E17F3"/>
    <w:rsid w:val="008F41CC"/>
    <w:rsid w:val="008F52DD"/>
    <w:rsid w:val="00904D5A"/>
    <w:rsid w:val="00904F15"/>
    <w:rsid w:val="00905B0D"/>
    <w:rsid w:val="00920075"/>
    <w:rsid w:val="00920892"/>
    <w:rsid w:val="009223D6"/>
    <w:rsid w:val="00923EB3"/>
    <w:rsid w:val="00924EA8"/>
    <w:rsid w:val="00926C05"/>
    <w:rsid w:val="0092703C"/>
    <w:rsid w:val="00931BE1"/>
    <w:rsid w:val="0093453E"/>
    <w:rsid w:val="00936424"/>
    <w:rsid w:val="00940333"/>
    <w:rsid w:val="009422EF"/>
    <w:rsid w:val="00943A15"/>
    <w:rsid w:val="009448AB"/>
    <w:rsid w:val="00946AC1"/>
    <w:rsid w:val="009471BD"/>
    <w:rsid w:val="009530A3"/>
    <w:rsid w:val="00957FC8"/>
    <w:rsid w:val="00957FDB"/>
    <w:rsid w:val="00966106"/>
    <w:rsid w:val="00970004"/>
    <w:rsid w:val="00972486"/>
    <w:rsid w:val="009729A8"/>
    <w:rsid w:val="00973370"/>
    <w:rsid w:val="00974777"/>
    <w:rsid w:val="009828A9"/>
    <w:rsid w:val="00985909"/>
    <w:rsid w:val="009874CF"/>
    <w:rsid w:val="009912E4"/>
    <w:rsid w:val="0099546F"/>
    <w:rsid w:val="009958DF"/>
    <w:rsid w:val="00995B3A"/>
    <w:rsid w:val="009A00AE"/>
    <w:rsid w:val="009A284A"/>
    <w:rsid w:val="009A3DA1"/>
    <w:rsid w:val="009A4BAA"/>
    <w:rsid w:val="009A793C"/>
    <w:rsid w:val="009B173F"/>
    <w:rsid w:val="009B3D6A"/>
    <w:rsid w:val="009B505C"/>
    <w:rsid w:val="009B5066"/>
    <w:rsid w:val="009B75C8"/>
    <w:rsid w:val="009C6910"/>
    <w:rsid w:val="009D4E32"/>
    <w:rsid w:val="009D68C0"/>
    <w:rsid w:val="009D74AB"/>
    <w:rsid w:val="009E10F0"/>
    <w:rsid w:val="009E31E1"/>
    <w:rsid w:val="009F2E95"/>
    <w:rsid w:val="00A04C8D"/>
    <w:rsid w:val="00A0700E"/>
    <w:rsid w:val="00A0759A"/>
    <w:rsid w:val="00A15DBC"/>
    <w:rsid w:val="00A162BC"/>
    <w:rsid w:val="00A165DF"/>
    <w:rsid w:val="00A209AF"/>
    <w:rsid w:val="00A2118A"/>
    <w:rsid w:val="00A21574"/>
    <w:rsid w:val="00A22650"/>
    <w:rsid w:val="00A31304"/>
    <w:rsid w:val="00A33B4A"/>
    <w:rsid w:val="00A3546D"/>
    <w:rsid w:val="00A54B01"/>
    <w:rsid w:val="00A6245D"/>
    <w:rsid w:val="00A625BC"/>
    <w:rsid w:val="00A6520A"/>
    <w:rsid w:val="00A72467"/>
    <w:rsid w:val="00A76B5D"/>
    <w:rsid w:val="00A77527"/>
    <w:rsid w:val="00A836C6"/>
    <w:rsid w:val="00A84C21"/>
    <w:rsid w:val="00A9248D"/>
    <w:rsid w:val="00AA23E8"/>
    <w:rsid w:val="00AA6224"/>
    <w:rsid w:val="00AA72F3"/>
    <w:rsid w:val="00AB1814"/>
    <w:rsid w:val="00AB30DB"/>
    <w:rsid w:val="00AB54C2"/>
    <w:rsid w:val="00AB6EFF"/>
    <w:rsid w:val="00AC12FB"/>
    <w:rsid w:val="00AC2560"/>
    <w:rsid w:val="00AC2E9E"/>
    <w:rsid w:val="00AC78FA"/>
    <w:rsid w:val="00AD1A60"/>
    <w:rsid w:val="00AD4B96"/>
    <w:rsid w:val="00AD64E2"/>
    <w:rsid w:val="00AD6959"/>
    <w:rsid w:val="00AD7D90"/>
    <w:rsid w:val="00AE4179"/>
    <w:rsid w:val="00AE5573"/>
    <w:rsid w:val="00AE6FA6"/>
    <w:rsid w:val="00AF178C"/>
    <w:rsid w:val="00AF4980"/>
    <w:rsid w:val="00AF74E6"/>
    <w:rsid w:val="00AF7511"/>
    <w:rsid w:val="00B01191"/>
    <w:rsid w:val="00B04F3B"/>
    <w:rsid w:val="00B06446"/>
    <w:rsid w:val="00B06601"/>
    <w:rsid w:val="00B11996"/>
    <w:rsid w:val="00B12A70"/>
    <w:rsid w:val="00B15ECC"/>
    <w:rsid w:val="00B17727"/>
    <w:rsid w:val="00B1798E"/>
    <w:rsid w:val="00B24CCA"/>
    <w:rsid w:val="00B31A12"/>
    <w:rsid w:val="00B32688"/>
    <w:rsid w:val="00B3353D"/>
    <w:rsid w:val="00B33CF9"/>
    <w:rsid w:val="00B402BB"/>
    <w:rsid w:val="00B4064B"/>
    <w:rsid w:val="00B41888"/>
    <w:rsid w:val="00B41AE1"/>
    <w:rsid w:val="00B45947"/>
    <w:rsid w:val="00B46100"/>
    <w:rsid w:val="00B4703C"/>
    <w:rsid w:val="00B56032"/>
    <w:rsid w:val="00B61B30"/>
    <w:rsid w:val="00B62FA8"/>
    <w:rsid w:val="00B65DE9"/>
    <w:rsid w:val="00B67CAB"/>
    <w:rsid w:val="00B67E7C"/>
    <w:rsid w:val="00B737A8"/>
    <w:rsid w:val="00B761BD"/>
    <w:rsid w:val="00B76864"/>
    <w:rsid w:val="00B806DE"/>
    <w:rsid w:val="00B80C12"/>
    <w:rsid w:val="00B825AC"/>
    <w:rsid w:val="00B829D9"/>
    <w:rsid w:val="00B83074"/>
    <w:rsid w:val="00B86BBD"/>
    <w:rsid w:val="00B875DE"/>
    <w:rsid w:val="00B912A8"/>
    <w:rsid w:val="00B92415"/>
    <w:rsid w:val="00B93372"/>
    <w:rsid w:val="00BA2E48"/>
    <w:rsid w:val="00BA37E4"/>
    <w:rsid w:val="00BA3F63"/>
    <w:rsid w:val="00BA4047"/>
    <w:rsid w:val="00BA4856"/>
    <w:rsid w:val="00BA7ABE"/>
    <w:rsid w:val="00BB0205"/>
    <w:rsid w:val="00BB3D2F"/>
    <w:rsid w:val="00BB678C"/>
    <w:rsid w:val="00BC6662"/>
    <w:rsid w:val="00BC7332"/>
    <w:rsid w:val="00BD07D2"/>
    <w:rsid w:val="00BE6838"/>
    <w:rsid w:val="00BE7EC4"/>
    <w:rsid w:val="00BF2C00"/>
    <w:rsid w:val="00BF5A3B"/>
    <w:rsid w:val="00BF6893"/>
    <w:rsid w:val="00BF7264"/>
    <w:rsid w:val="00C001EF"/>
    <w:rsid w:val="00C02A79"/>
    <w:rsid w:val="00C04C86"/>
    <w:rsid w:val="00C05F63"/>
    <w:rsid w:val="00C125DA"/>
    <w:rsid w:val="00C14A07"/>
    <w:rsid w:val="00C166CE"/>
    <w:rsid w:val="00C21986"/>
    <w:rsid w:val="00C2214B"/>
    <w:rsid w:val="00C2359F"/>
    <w:rsid w:val="00C23B7A"/>
    <w:rsid w:val="00C23D88"/>
    <w:rsid w:val="00C24BEE"/>
    <w:rsid w:val="00C24F2F"/>
    <w:rsid w:val="00C333B4"/>
    <w:rsid w:val="00C402EE"/>
    <w:rsid w:val="00C4039F"/>
    <w:rsid w:val="00C41429"/>
    <w:rsid w:val="00C42B4E"/>
    <w:rsid w:val="00C448AC"/>
    <w:rsid w:val="00C454D9"/>
    <w:rsid w:val="00C556E0"/>
    <w:rsid w:val="00C55E5D"/>
    <w:rsid w:val="00C60204"/>
    <w:rsid w:val="00C615B3"/>
    <w:rsid w:val="00C64859"/>
    <w:rsid w:val="00C65BF4"/>
    <w:rsid w:val="00C74C6A"/>
    <w:rsid w:val="00C7651E"/>
    <w:rsid w:val="00C80CB6"/>
    <w:rsid w:val="00C8122B"/>
    <w:rsid w:val="00C81868"/>
    <w:rsid w:val="00C85691"/>
    <w:rsid w:val="00C87D96"/>
    <w:rsid w:val="00C9176F"/>
    <w:rsid w:val="00C92AE7"/>
    <w:rsid w:val="00C94087"/>
    <w:rsid w:val="00C9547B"/>
    <w:rsid w:val="00C954A6"/>
    <w:rsid w:val="00C95CFB"/>
    <w:rsid w:val="00CA01A5"/>
    <w:rsid w:val="00CA1C27"/>
    <w:rsid w:val="00CA2CAB"/>
    <w:rsid w:val="00CB26FC"/>
    <w:rsid w:val="00CB5CA2"/>
    <w:rsid w:val="00CC0402"/>
    <w:rsid w:val="00CC04D2"/>
    <w:rsid w:val="00CC4EB6"/>
    <w:rsid w:val="00CC751B"/>
    <w:rsid w:val="00CE2232"/>
    <w:rsid w:val="00CE2393"/>
    <w:rsid w:val="00CE5223"/>
    <w:rsid w:val="00CE56F3"/>
    <w:rsid w:val="00CF0100"/>
    <w:rsid w:val="00CF18D7"/>
    <w:rsid w:val="00CF3218"/>
    <w:rsid w:val="00CF3625"/>
    <w:rsid w:val="00CF52D5"/>
    <w:rsid w:val="00CF5612"/>
    <w:rsid w:val="00D065DD"/>
    <w:rsid w:val="00D112AC"/>
    <w:rsid w:val="00D122E5"/>
    <w:rsid w:val="00D12D1C"/>
    <w:rsid w:val="00D21805"/>
    <w:rsid w:val="00D2302E"/>
    <w:rsid w:val="00D237C2"/>
    <w:rsid w:val="00D23869"/>
    <w:rsid w:val="00D23B3A"/>
    <w:rsid w:val="00D26AC9"/>
    <w:rsid w:val="00D26B0B"/>
    <w:rsid w:val="00D26BB1"/>
    <w:rsid w:val="00D33C10"/>
    <w:rsid w:val="00D34455"/>
    <w:rsid w:val="00D40988"/>
    <w:rsid w:val="00D40B31"/>
    <w:rsid w:val="00D44EFD"/>
    <w:rsid w:val="00D45C69"/>
    <w:rsid w:val="00D529C5"/>
    <w:rsid w:val="00D53028"/>
    <w:rsid w:val="00D5366F"/>
    <w:rsid w:val="00D536F8"/>
    <w:rsid w:val="00D54C86"/>
    <w:rsid w:val="00D5588C"/>
    <w:rsid w:val="00D60273"/>
    <w:rsid w:val="00D61E41"/>
    <w:rsid w:val="00D62E02"/>
    <w:rsid w:val="00D664D1"/>
    <w:rsid w:val="00D666AD"/>
    <w:rsid w:val="00D66CB2"/>
    <w:rsid w:val="00D676B5"/>
    <w:rsid w:val="00D70B05"/>
    <w:rsid w:val="00D77C40"/>
    <w:rsid w:val="00D8079B"/>
    <w:rsid w:val="00D81D94"/>
    <w:rsid w:val="00D84B11"/>
    <w:rsid w:val="00D85F49"/>
    <w:rsid w:val="00D93627"/>
    <w:rsid w:val="00D93FA3"/>
    <w:rsid w:val="00D9420F"/>
    <w:rsid w:val="00D94AC8"/>
    <w:rsid w:val="00D95A87"/>
    <w:rsid w:val="00DA5249"/>
    <w:rsid w:val="00DA53D2"/>
    <w:rsid w:val="00DA78C1"/>
    <w:rsid w:val="00DB2923"/>
    <w:rsid w:val="00DB35D8"/>
    <w:rsid w:val="00DB491B"/>
    <w:rsid w:val="00DB50C7"/>
    <w:rsid w:val="00DB6BC3"/>
    <w:rsid w:val="00DC1DF6"/>
    <w:rsid w:val="00DC5B00"/>
    <w:rsid w:val="00DC6521"/>
    <w:rsid w:val="00DC7887"/>
    <w:rsid w:val="00DD442A"/>
    <w:rsid w:val="00DD63A0"/>
    <w:rsid w:val="00DD70D7"/>
    <w:rsid w:val="00DE5D83"/>
    <w:rsid w:val="00DE6F53"/>
    <w:rsid w:val="00DF1947"/>
    <w:rsid w:val="00DF1BDD"/>
    <w:rsid w:val="00DF25F7"/>
    <w:rsid w:val="00E05FE7"/>
    <w:rsid w:val="00E147A5"/>
    <w:rsid w:val="00E149D6"/>
    <w:rsid w:val="00E15BAB"/>
    <w:rsid w:val="00E21F16"/>
    <w:rsid w:val="00E25359"/>
    <w:rsid w:val="00E32633"/>
    <w:rsid w:val="00E330BD"/>
    <w:rsid w:val="00E42A4F"/>
    <w:rsid w:val="00E4388F"/>
    <w:rsid w:val="00E45A3B"/>
    <w:rsid w:val="00E45DA1"/>
    <w:rsid w:val="00E52101"/>
    <w:rsid w:val="00E55052"/>
    <w:rsid w:val="00E55DDC"/>
    <w:rsid w:val="00E570F4"/>
    <w:rsid w:val="00E57D54"/>
    <w:rsid w:val="00E65317"/>
    <w:rsid w:val="00E73798"/>
    <w:rsid w:val="00E739B4"/>
    <w:rsid w:val="00E74024"/>
    <w:rsid w:val="00E74A64"/>
    <w:rsid w:val="00E7599D"/>
    <w:rsid w:val="00E7615B"/>
    <w:rsid w:val="00E77837"/>
    <w:rsid w:val="00E80649"/>
    <w:rsid w:val="00E85322"/>
    <w:rsid w:val="00E87438"/>
    <w:rsid w:val="00E87890"/>
    <w:rsid w:val="00E90464"/>
    <w:rsid w:val="00E919A1"/>
    <w:rsid w:val="00E9408F"/>
    <w:rsid w:val="00E942AD"/>
    <w:rsid w:val="00E956F3"/>
    <w:rsid w:val="00E95D61"/>
    <w:rsid w:val="00E975F7"/>
    <w:rsid w:val="00E9790A"/>
    <w:rsid w:val="00EA643C"/>
    <w:rsid w:val="00EA786A"/>
    <w:rsid w:val="00EB2D4C"/>
    <w:rsid w:val="00EB3430"/>
    <w:rsid w:val="00EB5D5C"/>
    <w:rsid w:val="00EC5173"/>
    <w:rsid w:val="00EC5DFD"/>
    <w:rsid w:val="00ED356E"/>
    <w:rsid w:val="00ED4141"/>
    <w:rsid w:val="00ED6BBE"/>
    <w:rsid w:val="00EE063C"/>
    <w:rsid w:val="00EE2E77"/>
    <w:rsid w:val="00EE6D78"/>
    <w:rsid w:val="00EE764C"/>
    <w:rsid w:val="00EF2BC2"/>
    <w:rsid w:val="00EF3A6B"/>
    <w:rsid w:val="00EF4901"/>
    <w:rsid w:val="00EF625A"/>
    <w:rsid w:val="00EF6324"/>
    <w:rsid w:val="00F05C16"/>
    <w:rsid w:val="00F13F32"/>
    <w:rsid w:val="00F144EB"/>
    <w:rsid w:val="00F149D9"/>
    <w:rsid w:val="00F17077"/>
    <w:rsid w:val="00F20A1E"/>
    <w:rsid w:val="00F2447B"/>
    <w:rsid w:val="00F26389"/>
    <w:rsid w:val="00F30239"/>
    <w:rsid w:val="00F34578"/>
    <w:rsid w:val="00F42660"/>
    <w:rsid w:val="00F44371"/>
    <w:rsid w:val="00F468BA"/>
    <w:rsid w:val="00F51D96"/>
    <w:rsid w:val="00F5290D"/>
    <w:rsid w:val="00F60F3D"/>
    <w:rsid w:val="00F615E1"/>
    <w:rsid w:val="00F64135"/>
    <w:rsid w:val="00F6745E"/>
    <w:rsid w:val="00F72F93"/>
    <w:rsid w:val="00F8159D"/>
    <w:rsid w:val="00F8185E"/>
    <w:rsid w:val="00F82CBF"/>
    <w:rsid w:val="00F840D9"/>
    <w:rsid w:val="00F935BB"/>
    <w:rsid w:val="00F976F4"/>
    <w:rsid w:val="00FA14D5"/>
    <w:rsid w:val="00FA17FD"/>
    <w:rsid w:val="00FA32FC"/>
    <w:rsid w:val="00FA54FF"/>
    <w:rsid w:val="00FA6B99"/>
    <w:rsid w:val="00FB27EB"/>
    <w:rsid w:val="00FB5D96"/>
    <w:rsid w:val="00FC038A"/>
    <w:rsid w:val="00FC349B"/>
    <w:rsid w:val="00FC4D26"/>
    <w:rsid w:val="00FC5CD6"/>
    <w:rsid w:val="00FD18E5"/>
    <w:rsid w:val="00FD29CA"/>
    <w:rsid w:val="00FD7822"/>
    <w:rsid w:val="00FD7971"/>
    <w:rsid w:val="00FD7C26"/>
    <w:rsid w:val="00FE5312"/>
    <w:rsid w:val="00FE7512"/>
    <w:rsid w:val="00FF0E40"/>
    <w:rsid w:val="00FF2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1D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D237C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237C2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p1">
    <w:name w:val="p1"/>
    <w:basedOn w:val="Normal"/>
    <w:uiPriority w:val="99"/>
    <w:rsid w:val="00A209AF"/>
    <w:pPr>
      <w:spacing w:before="100" w:beforeAutospacing="1" w:after="100" w:afterAutospacing="1"/>
    </w:pPr>
  </w:style>
  <w:style w:type="character" w:customStyle="1" w:styleId="s1">
    <w:name w:val="s1"/>
    <w:uiPriority w:val="99"/>
    <w:rsid w:val="00A209AF"/>
  </w:style>
  <w:style w:type="paragraph" w:customStyle="1" w:styleId="p2">
    <w:name w:val="p2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8">
    <w:name w:val="p8"/>
    <w:basedOn w:val="Normal"/>
    <w:uiPriority w:val="99"/>
    <w:rsid w:val="00A209AF"/>
    <w:pPr>
      <w:spacing w:before="100" w:beforeAutospacing="1" w:after="100" w:afterAutospacing="1"/>
    </w:pPr>
  </w:style>
  <w:style w:type="character" w:customStyle="1" w:styleId="s2">
    <w:name w:val="s2"/>
    <w:uiPriority w:val="99"/>
    <w:rsid w:val="00A209AF"/>
  </w:style>
  <w:style w:type="paragraph" w:styleId="Footer">
    <w:name w:val="footer"/>
    <w:basedOn w:val="Normal"/>
    <w:link w:val="FooterChar"/>
    <w:uiPriority w:val="99"/>
    <w:rsid w:val="002264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29D9"/>
    <w:rPr>
      <w:rFonts w:cs="Times New Roman"/>
    </w:rPr>
  </w:style>
  <w:style w:type="character" w:customStyle="1" w:styleId="apple-converted-space">
    <w:name w:val="apple-converted-space"/>
    <w:uiPriority w:val="99"/>
    <w:rsid w:val="00DD63A0"/>
  </w:style>
  <w:style w:type="character" w:styleId="PageNumber">
    <w:name w:val="page number"/>
    <w:basedOn w:val="DefaultParagraphFont"/>
    <w:uiPriority w:val="99"/>
    <w:rsid w:val="00C448AC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D237C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D237C2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locked/>
    <w:rsid w:val="00D237C2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locked/>
    <w:rsid w:val="00D237C2"/>
    <w:rPr>
      <w:rFonts w:cs="Times New Roman"/>
      <w:b/>
      <w:bCs/>
    </w:rPr>
  </w:style>
  <w:style w:type="paragraph" w:styleId="NoSpacing">
    <w:name w:val="No Spacing"/>
    <w:uiPriority w:val="99"/>
    <w:qFormat/>
    <w:rsid w:val="00D237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9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1051</Words>
  <Characters>5993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Мирослава</dc:creator>
  <cp:keywords/>
  <dc:description/>
  <cp:lastModifiedBy>User</cp:lastModifiedBy>
  <cp:revision>3</cp:revision>
  <cp:lastPrinted>2019-05-30T07:05:00Z</cp:lastPrinted>
  <dcterms:created xsi:type="dcterms:W3CDTF">2019-07-30T07:18:00Z</dcterms:created>
  <dcterms:modified xsi:type="dcterms:W3CDTF">2019-08-08T14:25:00Z</dcterms:modified>
</cp:coreProperties>
</file>